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8CFED" w14:textId="70A812F4" w:rsidR="00E90E49" w:rsidRDefault="00E90E49" w:rsidP="00E35559">
      <w:pPr>
        <w:pStyle w:val="3GPPHeader"/>
        <w:spacing w:after="60"/>
        <w:rPr>
          <w:sz w:val="32"/>
          <w:szCs w:val="32"/>
          <w:lang w:val="en-US"/>
        </w:rPr>
      </w:pPr>
      <w:r w:rsidRPr="00DE3FC8">
        <w:rPr>
          <w:lang w:val="en-US"/>
        </w:rPr>
        <w:t>3GPP TSG-RAN WG</w:t>
      </w:r>
      <w:r w:rsidR="007730BD" w:rsidRPr="00DE3FC8">
        <w:rPr>
          <w:lang w:val="en-US"/>
        </w:rPr>
        <w:t>2</w:t>
      </w:r>
      <w:r w:rsidRPr="00DE3FC8">
        <w:rPr>
          <w:lang w:val="en-US"/>
        </w:rPr>
        <w:t xml:space="preserve"> #</w:t>
      </w:r>
      <w:r w:rsidR="00DE3FC8" w:rsidRPr="00DE3FC8">
        <w:rPr>
          <w:lang w:val="en-US"/>
        </w:rPr>
        <w:t>101bis</w:t>
      </w:r>
      <w:r w:rsidRPr="00DE3FC8">
        <w:rPr>
          <w:lang w:val="en-US"/>
        </w:rPr>
        <w:tab/>
      </w:r>
      <w:r w:rsidR="00E13151">
        <w:rPr>
          <w:sz w:val="32"/>
          <w:szCs w:val="32"/>
          <w:lang w:val="en-US"/>
        </w:rPr>
        <w:t>Tdoc R2-180</w:t>
      </w:r>
      <w:r w:rsidR="00E13151" w:rsidRPr="00E13151">
        <w:rPr>
          <w:sz w:val="32"/>
          <w:szCs w:val="32"/>
          <w:lang w:val="en-US"/>
        </w:rPr>
        <w:t>5430</w:t>
      </w:r>
    </w:p>
    <w:p w14:paraId="1ECDC311" w14:textId="47F61BE0" w:rsidR="00EC60B5" w:rsidRDefault="00DE3FC8" w:rsidP="00EC60B5">
      <w:pPr>
        <w:pStyle w:val="CRCoverPage"/>
        <w:outlineLvl w:val="0"/>
        <w:rPr>
          <w:b/>
          <w:noProof/>
          <w:sz w:val="24"/>
        </w:rPr>
      </w:pPr>
      <w:r>
        <w:rPr>
          <w:b/>
          <w:noProof/>
          <w:sz w:val="24"/>
        </w:rPr>
        <w:t>Sanya</w:t>
      </w:r>
      <w:r w:rsidR="00531534">
        <w:rPr>
          <w:b/>
          <w:noProof/>
          <w:sz w:val="24"/>
        </w:rPr>
        <w:t xml:space="preserve">, </w:t>
      </w:r>
      <w:r w:rsidR="00B57AE8">
        <w:rPr>
          <w:b/>
          <w:noProof/>
          <w:sz w:val="24"/>
        </w:rPr>
        <w:t xml:space="preserve">P. R </w:t>
      </w:r>
      <w:r>
        <w:rPr>
          <w:b/>
          <w:noProof/>
          <w:sz w:val="24"/>
        </w:rPr>
        <w:t>China</w:t>
      </w:r>
      <w:r w:rsidR="00317B01">
        <w:rPr>
          <w:b/>
          <w:noProof/>
          <w:sz w:val="24"/>
        </w:rPr>
        <w:t>, 1</w:t>
      </w:r>
      <w:r>
        <w:rPr>
          <w:b/>
          <w:noProof/>
          <w:sz w:val="24"/>
        </w:rPr>
        <w:t>6</w:t>
      </w:r>
      <w:r w:rsidR="00531534">
        <w:rPr>
          <w:b/>
          <w:noProof/>
          <w:sz w:val="24"/>
        </w:rPr>
        <w:t xml:space="preserve"> – </w:t>
      </w:r>
      <w:r>
        <w:rPr>
          <w:b/>
          <w:noProof/>
          <w:sz w:val="24"/>
        </w:rPr>
        <w:t>20</w:t>
      </w:r>
      <w:r w:rsidR="00317B01">
        <w:rPr>
          <w:b/>
          <w:noProof/>
          <w:sz w:val="24"/>
        </w:rPr>
        <w:t xml:space="preserve"> </w:t>
      </w:r>
      <w:r>
        <w:rPr>
          <w:b/>
          <w:noProof/>
          <w:sz w:val="24"/>
        </w:rPr>
        <w:t>April</w:t>
      </w:r>
      <w:r w:rsidR="00317B01">
        <w:rPr>
          <w:b/>
          <w:noProof/>
          <w:sz w:val="24"/>
        </w:rPr>
        <w:t xml:space="preserve"> </w:t>
      </w:r>
      <w:r w:rsidR="00EC60B5">
        <w:rPr>
          <w:b/>
          <w:noProof/>
          <w:sz w:val="24"/>
        </w:rPr>
        <w:t>201</w:t>
      </w:r>
      <w:r>
        <w:rPr>
          <w:b/>
          <w:noProof/>
          <w:sz w:val="24"/>
        </w:rPr>
        <w:t>8</w:t>
      </w:r>
      <w:r w:rsidR="002854FF">
        <w:rPr>
          <w:b/>
          <w:noProof/>
          <w:sz w:val="24"/>
        </w:rPr>
        <w:tab/>
      </w:r>
      <w:r w:rsidR="002854FF">
        <w:rPr>
          <w:b/>
          <w:noProof/>
          <w:sz w:val="24"/>
        </w:rPr>
        <w:tab/>
      </w:r>
      <w:r w:rsidR="002854FF">
        <w:rPr>
          <w:b/>
          <w:noProof/>
          <w:sz w:val="24"/>
        </w:rPr>
        <w:tab/>
      </w:r>
      <w:r w:rsidR="002854FF">
        <w:rPr>
          <w:b/>
          <w:noProof/>
          <w:sz w:val="24"/>
        </w:rPr>
        <w:tab/>
      </w:r>
      <w:r w:rsidR="002854FF">
        <w:rPr>
          <w:b/>
          <w:noProof/>
          <w:sz w:val="24"/>
        </w:rPr>
        <w:tab/>
      </w:r>
      <w:r w:rsidR="002854FF">
        <w:rPr>
          <w:b/>
          <w:noProof/>
          <w:sz w:val="24"/>
        </w:rPr>
        <w:tab/>
      </w:r>
      <w:bookmarkStart w:id="0" w:name="_GoBack"/>
      <w:bookmarkEnd w:id="0"/>
      <w:r w:rsidR="002854FF" w:rsidRPr="002854FF">
        <w:rPr>
          <w:b/>
        </w:rPr>
        <w:t>Revision of R2-1803156</w:t>
      </w:r>
    </w:p>
    <w:p w14:paraId="56C12257" w14:textId="77777777" w:rsidR="00E90E49" w:rsidRPr="00CE0424" w:rsidRDefault="00E90E49" w:rsidP="00357380">
      <w:pPr>
        <w:pStyle w:val="3GPPHeader"/>
      </w:pPr>
    </w:p>
    <w:p w14:paraId="4A4F422A" w14:textId="54134443" w:rsidR="00E90E49" w:rsidRPr="00577652" w:rsidRDefault="00E90E49" w:rsidP="00311702">
      <w:pPr>
        <w:pStyle w:val="3GPPHeader"/>
        <w:rPr>
          <w:sz w:val="22"/>
          <w:szCs w:val="22"/>
          <w:lang w:val="en-US"/>
        </w:rPr>
      </w:pPr>
      <w:r w:rsidRPr="00577652">
        <w:rPr>
          <w:sz w:val="22"/>
          <w:szCs w:val="22"/>
          <w:lang w:val="en-US"/>
        </w:rPr>
        <w:t>Agenda Item:</w:t>
      </w:r>
      <w:r w:rsidRPr="00577652">
        <w:rPr>
          <w:sz w:val="22"/>
          <w:szCs w:val="22"/>
          <w:lang w:val="en-US"/>
        </w:rPr>
        <w:tab/>
      </w:r>
      <w:r w:rsidR="00577652" w:rsidRPr="00577652">
        <w:rPr>
          <w:sz w:val="22"/>
          <w:szCs w:val="22"/>
          <w:lang w:val="en-US"/>
        </w:rPr>
        <w:t>10.</w:t>
      </w:r>
      <w:r w:rsidR="00577652">
        <w:rPr>
          <w:sz w:val="22"/>
          <w:szCs w:val="22"/>
          <w:lang w:val="en-US"/>
        </w:rPr>
        <w:t>2.8</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17C488D" w:rsidR="00E90E49" w:rsidRPr="00F043D6" w:rsidRDefault="003D3C45" w:rsidP="00311702">
      <w:pPr>
        <w:pStyle w:val="3GPPHeader"/>
        <w:rPr>
          <w:sz w:val="22"/>
          <w:szCs w:val="22"/>
        </w:rPr>
      </w:pPr>
      <w:r>
        <w:rPr>
          <w:sz w:val="22"/>
          <w:szCs w:val="22"/>
        </w:rPr>
        <w:t>Title</w:t>
      </w:r>
      <w:r w:rsidRPr="00F043D6">
        <w:rPr>
          <w:sz w:val="22"/>
          <w:szCs w:val="22"/>
        </w:rPr>
        <w:t>:</w:t>
      </w:r>
      <w:r w:rsidR="00E90E49" w:rsidRPr="00F043D6">
        <w:rPr>
          <w:sz w:val="22"/>
          <w:szCs w:val="22"/>
        </w:rPr>
        <w:tab/>
      </w:r>
      <w:r w:rsidR="009342BE">
        <w:rPr>
          <w:sz w:val="22"/>
          <w:szCs w:val="22"/>
        </w:rPr>
        <w:t>QoS Flow Relocation</w:t>
      </w:r>
      <w:r w:rsidR="002A4F4E" w:rsidRPr="00F043D6">
        <w:rPr>
          <w:sz w:val="22"/>
          <w:szCs w:val="22"/>
        </w:rPr>
        <w:t xml:space="preserve"> between MN and SN</w:t>
      </w:r>
    </w:p>
    <w:p w14:paraId="7E783B99" w14:textId="77777777" w:rsidR="00E90E49" w:rsidRPr="00CE0424" w:rsidRDefault="00E90E49" w:rsidP="00D546FF">
      <w:pPr>
        <w:pStyle w:val="3GPPHeader"/>
        <w:rPr>
          <w:sz w:val="22"/>
          <w:szCs w:val="22"/>
        </w:rPr>
      </w:pPr>
      <w:r w:rsidRPr="00F043D6">
        <w:rPr>
          <w:sz w:val="22"/>
          <w:szCs w:val="22"/>
        </w:rPr>
        <w:t>Document for:</w:t>
      </w:r>
      <w:r w:rsidRPr="00F043D6">
        <w:rPr>
          <w:sz w:val="22"/>
          <w:szCs w:val="22"/>
        </w:rPr>
        <w:tab/>
        <w:t>Discussion, Decision</w:t>
      </w:r>
    </w:p>
    <w:p w14:paraId="65935703" w14:textId="77777777" w:rsidR="00E90E49" w:rsidRPr="00CE0424" w:rsidRDefault="00E90E49" w:rsidP="00E90E49"/>
    <w:p w14:paraId="607E06CC" w14:textId="2E99197B" w:rsidR="00E90E49" w:rsidRDefault="00E90E49" w:rsidP="00CE0424">
      <w:pPr>
        <w:pStyle w:val="Heading1"/>
      </w:pPr>
      <w:r w:rsidRPr="00CE0424">
        <w:t>Introduction</w:t>
      </w:r>
    </w:p>
    <w:p w14:paraId="427345EC" w14:textId="5AFD8330" w:rsidR="000A178D" w:rsidRDefault="000A178D" w:rsidP="000A178D">
      <w:r>
        <w:t xml:space="preserve">RAN2 has discussed </w:t>
      </w:r>
      <w:r w:rsidR="00CC6305">
        <w:t>some</w:t>
      </w:r>
      <w:r>
        <w:t xml:space="preserve"> time ago </w:t>
      </w:r>
      <w:r w:rsidR="00CF797B">
        <w:t>QoS flow relocation between MN and SN in D</w:t>
      </w:r>
      <w:r w:rsidR="00E45524">
        <w:t>C</w:t>
      </w:r>
      <w:r w:rsidR="00CF797B">
        <w:t xml:space="preserve">. </w:t>
      </w:r>
      <w:r w:rsidR="003801BE">
        <w:t xml:space="preserve">Such relocation may occur in NR-NR DC case, but also in </w:t>
      </w:r>
      <w:r w:rsidR="00E45524">
        <w:t>NG-E</w:t>
      </w:r>
      <w:r w:rsidR="001E6C2D">
        <w:t>N-DC case, that is, EN-DC</w:t>
      </w:r>
      <w:r w:rsidR="003801BE">
        <w:t xml:space="preserve"> when connected to 5GC (Option 7) as well as in NR-E-UTRA DC (Option 4). In this paper we discussed </w:t>
      </w:r>
      <w:r w:rsidR="00E45524">
        <w:t>these multi-radio DC cases in general.</w:t>
      </w:r>
      <w:r w:rsidR="00CF797B">
        <w:t xml:space="preserve"> </w:t>
      </w:r>
    </w:p>
    <w:p w14:paraId="7F6FC71A" w14:textId="77777777" w:rsidR="00CF797B" w:rsidRPr="000A178D" w:rsidRDefault="00CF797B" w:rsidP="000A178D"/>
    <w:p w14:paraId="4FE64D86" w14:textId="77777777" w:rsidR="002A4F4E" w:rsidRPr="00503D7F" w:rsidRDefault="002A4F4E" w:rsidP="002A4F4E">
      <w:pPr>
        <w:pStyle w:val="Doc-text2"/>
        <w:ind w:left="0" w:firstLine="0"/>
        <w:jc w:val="both"/>
      </w:pPr>
      <w:r>
        <w:t xml:space="preserve">RAN2#99 agreed: </w:t>
      </w:r>
    </w:p>
    <w:p w14:paraId="513900EB" w14:textId="77777777" w:rsidR="002A4F4E" w:rsidRPr="00503D7F" w:rsidRDefault="002A4F4E" w:rsidP="002A4F4E">
      <w:pPr>
        <w:pStyle w:val="Doc-text2"/>
        <w:pBdr>
          <w:top w:val="single" w:sz="4" w:space="1" w:color="auto"/>
          <w:left w:val="single" w:sz="4" w:space="4" w:color="auto"/>
          <w:bottom w:val="single" w:sz="4" w:space="1" w:color="auto"/>
          <w:right w:val="single" w:sz="4" w:space="4" w:color="auto"/>
        </w:pBdr>
      </w:pPr>
      <w:r w:rsidRPr="00503D7F">
        <w:t>Agreements:</w:t>
      </w:r>
    </w:p>
    <w:p w14:paraId="12E51F26" w14:textId="77777777" w:rsidR="002A4F4E" w:rsidRPr="00503D7F" w:rsidRDefault="002A4F4E" w:rsidP="002A4F4E">
      <w:pPr>
        <w:pStyle w:val="Doc-text2"/>
        <w:pBdr>
          <w:top w:val="single" w:sz="4" w:space="1" w:color="auto"/>
          <w:left w:val="single" w:sz="4" w:space="4" w:color="auto"/>
          <w:bottom w:val="single" w:sz="4" w:space="1" w:color="auto"/>
          <w:right w:val="single" w:sz="4" w:space="4" w:color="auto"/>
        </w:pBdr>
      </w:pPr>
      <w:r w:rsidRPr="00503D7F">
        <w:t>1:</w:t>
      </w:r>
      <w:r w:rsidRPr="00503D7F">
        <w:tab/>
        <w:t>SN can request to move a QoS flow(s) from SN to MN. MN can accept or drop the moved flow (but cannot reject the move)</w:t>
      </w:r>
    </w:p>
    <w:p w14:paraId="7AE8BE3B" w14:textId="77777777" w:rsidR="002A4F4E" w:rsidRPr="00503D7F" w:rsidRDefault="002A4F4E" w:rsidP="002A4F4E">
      <w:pPr>
        <w:pStyle w:val="Doc-text2"/>
        <w:pBdr>
          <w:top w:val="single" w:sz="4" w:space="1" w:color="auto"/>
          <w:left w:val="single" w:sz="4" w:space="4" w:color="auto"/>
          <w:bottom w:val="single" w:sz="4" w:space="1" w:color="auto"/>
          <w:right w:val="single" w:sz="4" w:space="4" w:color="auto"/>
        </w:pBdr>
      </w:pPr>
      <w:r w:rsidRPr="00503D7F">
        <w:t>2:</w:t>
      </w:r>
      <w:r w:rsidRPr="00503D7F">
        <w:tab/>
        <w:t>QoS flow level offloading between the MN and SN is supported in NR.</w:t>
      </w:r>
    </w:p>
    <w:p w14:paraId="4DD6DDEF" w14:textId="77777777" w:rsidR="002A4F4E" w:rsidRPr="00903449" w:rsidRDefault="002A4F4E" w:rsidP="002A4F4E"/>
    <w:p w14:paraId="470D0772" w14:textId="77777777" w:rsidR="002A4F4E" w:rsidRPr="007A55A0" w:rsidRDefault="002A4F4E" w:rsidP="002A4F4E">
      <w:r w:rsidRPr="007A55A0">
        <w:t>RAN2-Adhoc, June 2017</w:t>
      </w:r>
      <w:r>
        <w:t xml:space="preserve"> Agreed: </w:t>
      </w:r>
    </w:p>
    <w:p w14:paraId="59E37049" w14:textId="77777777" w:rsidR="002A4F4E" w:rsidRDefault="002A4F4E" w:rsidP="002A4F4E">
      <w:pPr>
        <w:pStyle w:val="Doc-text2"/>
        <w:pBdr>
          <w:top w:val="single" w:sz="4" w:space="1" w:color="auto"/>
          <w:left w:val="single" w:sz="4" w:space="4" w:color="auto"/>
          <w:bottom w:val="single" w:sz="4" w:space="1" w:color="auto"/>
          <w:right w:val="single" w:sz="4" w:space="4" w:color="auto"/>
        </w:pBdr>
      </w:pPr>
      <w:r>
        <w:t>Agreements</w:t>
      </w:r>
    </w:p>
    <w:p w14:paraId="0557927D" w14:textId="77777777" w:rsidR="002A4F4E" w:rsidRDefault="002A4F4E" w:rsidP="002A4F4E">
      <w:pPr>
        <w:pStyle w:val="Doc-text2"/>
        <w:pBdr>
          <w:top w:val="single" w:sz="4" w:space="1" w:color="auto"/>
          <w:left w:val="single" w:sz="4" w:space="4" w:color="auto"/>
          <w:bottom w:val="single" w:sz="4" w:space="1" w:color="auto"/>
          <w:right w:val="single" w:sz="4" w:space="4" w:color="auto"/>
        </w:pBdr>
      </w:pPr>
      <w:r>
        <w:t>1</w:t>
      </w:r>
      <w:r>
        <w:tab/>
        <w:t>At SN addition and at new PDU session establishment then MN makes the decision which QoS flows are moved SN</w:t>
      </w:r>
    </w:p>
    <w:p w14:paraId="0B9B8374" w14:textId="77777777" w:rsidR="002A4F4E" w:rsidRDefault="002A4F4E" w:rsidP="002A4F4E">
      <w:pPr>
        <w:pStyle w:val="Doc-text2"/>
        <w:pBdr>
          <w:top w:val="single" w:sz="4" w:space="1" w:color="auto"/>
          <w:left w:val="single" w:sz="4" w:space="4" w:color="auto"/>
          <w:bottom w:val="single" w:sz="4" w:space="1" w:color="auto"/>
          <w:right w:val="single" w:sz="4" w:space="4" w:color="auto"/>
        </w:pBdr>
      </w:pPr>
      <w:r>
        <w:t>FFS Whether the SN can reject the movement of a QoS flow.</w:t>
      </w:r>
    </w:p>
    <w:p w14:paraId="680EBBE6" w14:textId="77777777" w:rsidR="002A4F4E" w:rsidRDefault="002A4F4E" w:rsidP="002A4F4E">
      <w:pPr>
        <w:pStyle w:val="Doc-text2"/>
        <w:pBdr>
          <w:top w:val="single" w:sz="4" w:space="1" w:color="auto"/>
          <w:left w:val="single" w:sz="4" w:space="4" w:color="auto"/>
          <w:bottom w:val="single" w:sz="4" w:space="1" w:color="auto"/>
          <w:right w:val="single" w:sz="4" w:space="4" w:color="auto"/>
        </w:pBdr>
      </w:pPr>
      <w:r>
        <w:t>2</w:t>
      </w:r>
      <w:r>
        <w:tab/>
        <w:t>Irrespective of which node makes the decision of where a QoS flow is mapped (to MN or SN) then RAN2 will aim that the RRC signalling is the same.</w:t>
      </w:r>
    </w:p>
    <w:p w14:paraId="184B60B1" w14:textId="77777777" w:rsidR="002A4F4E" w:rsidRDefault="002A4F4E" w:rsidP="002A4F4E"/>
    <w:p w14:paraId="1EC91CA0" w14:textId="77777777" w:rsidR="002A4F4E" w:rsidRDefault="002A4F4E" w:rsidP="002A4F4E">
      <w:pPr>
        <w:pStyle w:val="Doc-text2"/>
        <w:pBdr>
          <w:top w:val="single" w:sz="4" w:space="1" w:color="auto"/>
          <w:left w:val="single" w:sz="4" w:space="4" w:color="auto"/>
          <w:bottom w:val="single" w:sz="4" w:space="1" w:color="auto"/>
          <w:right w:val="single" w:sz="4" w:space="4" w:color="auto"/>
        </w:pBdr>
      </w:pPr>
      <w:r>
        <w:t>Agreements</w:t>
      </w:r>
    </w:p>
    <w:p w14:paraId="245BF40D" w14:textId="77777777" w:rsidR="002A4F4E" w:rsidRPr="00576E6F" w:rsidRDefault="002A4F4E" w:rsidP="002A4F4E">
      <w:pPr>
        <w:pStyle w:val="Doc-text2"/>
        <w:pBdr>
          <w:top w:val="single" w:sz="4" w:space="1" w:color="auto"/>
          <w:left w:val="single" w:sz="4" w:space="4" w:color="auto"/>
          <w:bottom w:val="single" w:sz="4" w:space="1" w:color="auto"/>
          <w:right w:val="single" w:sz="4" w:space="4" w:color="auto"/>
        </w:pBdr>
      </w:pPr>
      <w:r>
        <w:t xml:space="preserve">1: The MN makes the decision to move ongoing/existing QoS flows to the SN (this agreement does not imply whether the QoS flow is moved by moving a single flow or by moving a </w:t>
      </w:r>
      <w:r w:rsidRPr="00576E6F">
        <w:t>whole bearer)</w:t>
      </w:r>
    </w:p>
    <w:p w14:paraId="76AE6CF6" w14:textId="77777777" w:rsidR="002A4F4E" w:rsidRPr="00576E6F" w:rsidRDefault="002A4F4E" w:rsidP="002A4F4E">
      <w:pPr>
        <w:pStyle w:val="Doc-text2"/>
        <w:pBdr>
          <w:top w:val="single" w:sz="4" w:space="1" w:color="auto"/>
          <w:left w:val="single" w:sz="4" w:space="4" w:color="auto"/>
          <w:bottom w:val="single" w:sz="4" w:space="1" w:color="auto"/>
          <w:right w:val="single" w:sz="4" w:space="4" w:color="auto"/>
        </w:pBdr>
      </w:pPr>
      <w:r w:rsidRPr="00576E6F">
        <w:t>FFS Whether MN or SN takes the decision for flows being moved from SN to MN</w:t>
      </w:r>
    </w:p>
    <w:p w14:paraId="1C971C32" w14:textId="77777777" w:rsidR="002A4F4E" w:rsidRPr="00576E6F" w:rsidRDefault="002A4F4E" w:rsidP="002A4F4E">
      <w:pPr>
        <w:pStyle w:val="Doc-text2"/>
        <w:pBdr>
          <w:top w:val="single" w:sz="4" w:space="1" w:color="auto"/>
          <w:left w:val="single" w:sz="4" w:space="4" w:color="auto"/>
          <w:bottom w:val="single" w:sz="4" w:space="1" w:color="auto"/>
          <w:right w:val="single" w:sz="4" w:space="4" w:color="auto"/>
        </w:pBdr>
      </w:pPr>
      <w:r w:rsidRPr="00576E6F">
        <w:t>2: The SN can reject the addition of a QoS flow and inform the MN.</w:t>
      </w:r>
    </w:p>
    <w:p w14:paraId="6C216355" w14:textId="77777777" w:rsidR="002A4F4E" w:rsidRPr="00576E6F" w:rsidRDefault="002A4F4E" w:rsidP="002A4F4E">
      <w:pPr>
        <w:pStyle w:val="Doc-text2"/>
        <w:pBdr>
          <w:top w:val="single" w:sz="4" w:space="1" w:color="auto"/>
          <w:left w:val="single" w:sz="4" w:space="4" w:color="auto"/>
          <w:bottom w:val="single" w:sz="4" w:space="1" w:color="auto"/>
          <w:right w:val="single" w:sz="4" w:space="4" w:color="auto"/>
        </w:pBdr>
      </w:pPr>
      <w:r w:rsidRPr="00576E6F">
        <w:t xml:space="preserve">3: The DRB level offloading (i.e. offloading all QoS flows of a DRB) is supported between the MN and SN. </w:t>
      </w:r>
    </w:p>
    <w:p w14:paraId="57ECA46C" w14:textId="77777777" w:rsidR="002A4F4E" w:rsidRPr="00576E6F" w:rsidRDefault="002A4F4E" w:rsidP="002A4F4E">
      <w:pPr>
        <w:pStyle w:val="Doc-text2"/>
        <w:pBdr>
          <w:top w:val="single" w:sz="4" w:space="1" w:color="auto"/>
          <w:left w:val="single" w:sz="4" w:space="4" w:color="auto"/>
          <w:bottom w:val="single" w:sz="4" w:space="1" w:color="auto"/>
          <w:right w:val="single" w:sz="4" w:space="4" w:color="auto"/>
        </w:pBdr>
      </w:pPr>
      <w:r w:rsidRPr="00576E6F">
        <w:t>FFS: The QoS flow level offloading between the MN and SN, and if supported then whether lossless handover can be supported.</w:t>
      </w:r>
    </w:p>
    <w:p w14:paraId="2C6C967B" w14:textId="77777777" w:rsidR="002A4F4E" w:rsidRPr="00576E6F" w:rsidRDefault="002A4F4E" w:rsidP="002A4F4E">
      <w:pPr>
        <w:pStyle w:val="Doc-text2"/>
        <w:pBdr>
          <w:top w:val="single" w:sz="4" w:space="1" w:color="auto"/>
          <w:left w:val="single" w:sz="4" w:space="4" w:color="auto"/>
          <w:bottom w:val="single" w:sz="4" w:space="1" w:color="auto"/>
          <w:right w:val="single" w:sz="4" w:space="4" w:color="auto"/>
        </w:pBdr>
      </w:pPr>
      <w:r w:rsidRPr="00576E6F">
        <w:t>4: The lossless handover user plane procedure could be reused for DRB level offloading, if mapping is maintained in the target node.</w:t>
      </w:r>
    </w:p>
    <w:p w14:paraId="5CD5BEF4" w14:textId="77777777" w:rsidR="002A4F4E" w:rsidRPr="00576E6F" w:rsidRDefault="002A4F4E" w:rsidP="002A4F4E">
      <w:pPr>
        <w:pStyle w:val="Doc-text2"/>
        <w:pBdr>
          <w:top w:val="single" w:sz="4" w:space="1" w:color="auto"/>
          <w:left w:val="single" w:sz="4" w:space="4" w:color="auto"/>
          <w:bottom w:val="single" w:sz="4" w:space="1" w:color="auto"/>
          <w:right w:val="single" w:sz="4" w:space="4" w:color="auto"/>
        </w:pBdr>
      </w:pPr>
      <w:r w:rsidRPr="00576E6F">
        <w:t>FFS: If the case where mapping is not maintained can support lossless handover</w:t>
      </w:r>
    </w:p>
    <w:p w14:paraId="0F0B816B" w14:textId="77777777" w:rsidR="002A4F4E" w:rsidRDefault="002A4F4E" w:rsidP="002A4F4E">
      <w:pPr>
        <w:pStyle w:val="Doc-text2"/>
        <w:pBdr>
          <w:top w:val="single" w:sz="4" w:space="1" w:color="auto"/>
          <w:left w:val="single" w:sz="4" w:space="4" w:color="auto"/>
          <w:bottom w:val="single" w:sz="4" w:space="1" w:color="auto"/>
          <w:right w:val="single" w:sz="4" w:space="4" w:color="auto"/>
        </w:pBdr>
      </w:pPr>
      <w:r w:rsidRPr="00576E6F">
        <w:t>5: The SN is responsible for the DRB management (e.g., setup, modify, release) of SCG/SCG-split bearers, and the QoS flow -&gt; DRB mapping at the SN</w:t>
      </w:r>
    </w:p>
    <w:p w14:paraId="47709321" w14:textId="77777777" w:rsidR="002A4F4E" w:rsidRDefault="002A4F4E" w:rsidP="002A4F4E"/>
    <w:p w14:paraId="20B65822" w14:textId="5F81B19A" w:rsidR="002A4F4E" w:rsidRPr="002A4F4E" w:rsidRDefault="002A4F4E" w:rsidP="002A4F4E">
      <w:r>
        <w:t xml:space="preserve">This contribution discusses QoS handling in NR-NR-Dual Connectivity case.  </w:t>
      </w:r>
    </w:p>
    <w:p w14:paraId="19A97A98" w14:textId="77777777" w:rsidR="002A4F4E" w:rsidRDefault="002A4F4E" w:rsidP="002A4F4E">
      <w:pPr>
        <w:pStyle w:val="Heading1"/>
      </w:pPr>
      <w:bookmarkStart w:id="1" w:name="_Ref178064866"/>
      <w:r w:rsidRPr="00CE0424">
        <w:lastRenderedPageBreak/>
        <w:t>Discussion</w:t>
      </w:r>
      <w:bookmarkEnd w:id="1"/>
    </w:p>
    <w:p w14:paraId="15D0C68E" w14:textId="77777777" w:rsidR="002A4F4E" w:rsidRDefault="002A4F4E" w:rsidP="002A4F4E">
      <w:r>
        <w:t xml:space="preserve">Figures in </w:t>
      </w:r>
      <w:r w:rsidRPr="00903449">
        <w:t>Annex</w:t>
      </w:r>
      <w:r>
        <w:t xml:space="preserve"> section (5) are illustrating expected SDAP entity instances in split-bearer setup and a case where flow is relocated from CN. In split-bearer, it is expected that there is only one SDAP entity. When flow is relocated within a same PDU session from MN to SN or vice versa. SDAP entity in relocation node is needed to handle flow to DRB mapping. Discussion related to SDAP entity establishment can be found from [1]. </w:t>
      </w:r>
    </w:p>
    <w:p w14:paraId="055DE4F2" w14:textId="77777777" w:rsidR="002A4F4E" w:rsidRPr="004461FB" w:rsidRDefault="002A4F4E" w:rsidP="002A4F4E">
      <w:pPr>
        <w:pStyle w:val="Heading2"/>
      </w:pPr>
      <w:r w:rsidRPr="004461FB">
        <w:t>Relocation of Flow and DRB</w:t>
      </w:r>
    </w:p>
    <w:p w14:paraId="7E24C398" w14:textId="4A9EBC47" w:rsidR="002A4F4E" w:rsidRPr="004461FB" w:rsidRDefault="002A4F4E" w:rsidP="002A4F4E">
      <w:r w:rsidRPr="004461FB">
        <w:t xml:space="preserve">According to the definition of SA2, QoS flow is the finest granularity for QoS forwarding treatment in 5G System. To be able to differentiate traffic in finest granularity level, </w:t>
      </w:r>
      <w:r w:rsidR="001E6C2D">
        <w:t>M</w:t>
      </w:r>
      <w:r w:rsidRPr="004461FB">
        <w:t>R-DC should support both, DRB and flow level offloading of traffic. Offloading of QoS flow may occur when MN and SN share PDU session and MN requests QoS flow relocation in CN. The SN will have separate SDAP entity from the MN and SDAP is responsible of QFI to DRB mapping. The impact on RAN in this case is minimal. Alternatively, Flow relocation occurs when DRB with only one flow is relocated from MN to SN or vice versa. This case however, is not pure flow relocation and it can be specified as a DRB relocation rather than QoS flow-level relocation.</w:t>
      </w:r>
    </w:p>
    <w:p w14:paraId="63709A73" w14:textId="77777777" w:rsidR="002A4F4E" w:rsidRPr="004461FB" w:rsidRDefault="002A4F4E" w:rsidP="002A4F4E">
      <w:r w:rsidRPr="004461FB">
        <w:t xml:space="preserve">The discussion of QoS flow level relocation is different from having DRBs split between MN and SN. There is no concept of QoS flows in PDCP when DRB is split. This results that when DRB is split between MN and SN, traffic from the flows is mixed and separated only in the receiver SDAP entity. This is not a problem because if there are multiple flows mapped into a same DRB, before splitting the DRB, gNB may establish new DRB and map flows it prefers not to split to the new DRB. Thus, introducing flow concept in DRB is not necessary. </w:t>
      </w:r>
    </w:p>
    <w:p w14:paraId="71E20DE8" w14:textId="77777777" w:rsidR="002A4F4E" w:rsidRPr="004461FB" w:rsidRDefault="002A4F4E" w:rsidP="002A4F4E">
      <w:pPr>
        <w:pStyle w:val="Observation"/>
      </w:pPr>
      <w:bookmarkStart w:id="2" w:name="_Toc489787550"/>
      <w:bookmarkStart w:id="3" w:name="_Toc506377558"/>
      <w:r w:rsidRPr="004461FB">
        <w:t>Traffic of QoS Flows is mixed when multiple QoS Flows are mapped to split-DRB.</w:t>
      </w:r>
      <w:bookmarkEnd w:id="2"/>
      <w:bookmarkEnd w:id="3"/>
      <w:r w:rsidRPr="004461FB">
        <w:t xml:space="preserve"> </w:t>
      </w:r>
    </w:p>
    <w:p w14:paraId="083C7F36" w14:textId="77777777" w:rsidR="002A4F4E" w:rsidRPr="004461FB" w:rsidRDefault="002A4F4E" w:rsidP="002A4F4E">
      <w:pPr>
        <w:pStyle w:val="Proposal"/>
      </w:pPr>
      <w:bookmarkStart w:id="4" w:name="_Toc488398925"/>
      <w:bookmarkStart w:id="5" w:name="_Toc488398949"/>
      <w:bookmarkStart w:id="6" w:name="_Toc488398972"/>
      <w:bookmarkStart w:id="7" w:name="_Toc488659914"/>
      <w:bookmarkStart w:id="8" w:name="_Toc489787553"/>
      <w:bookmarkStart w:id="9" w:name="_Toc490120542"/>
      <w:bookmarkStart w:id="10" w:name="_Toc494286144"/>
      <w:bookmarkStart w:id="11" w:name="_Toc494378076"/>
      <w:bookmarkStart w:id="12" w:name="_Toc494383684"/>
      <w:bookmarkStart w:id="13" w:name="_Toc503464666"/>
      <w:bookmarkStart w:id="14" w:name="_Toc506377559"/>
      <w:bookmarkStart w:id="15" w:name="_Toc506501120"/>
      <w:r w:rsidRPr="004461FB">
        <w:t>MN may decide to relocate ongoing/existing QoS flows associated with one DRB to the SN. I.e. DRB-level (level 1) relocation is supported between MN and SN.</w:t>
      </w:r>
      <w:bookmarkEnd w:id="4"/>
      <w:bookmarkEnd w:id="5"/>
      <w:bookmarkEnd w:id="6"/>
      <w:bookmarkEnd w:id="7"/>
      <w:bookmarkEnd w:id="8"/>
      <w:bookmarkEnd w:id="9"/>
      <w:bookmarkEnd w:id="10"/>
      <w:bookmarkEnd w:id="11"/>
      <w:bookmarkEnd w:id="12"/>
      <w:bookmarkEnd w:id="13"/>
      <w:bookmarkEnd w:id="14"/>
      <w:bookmarkEnd w:id="15"/>
      <w:r w:rsidRPr="004461FB">
        <w:t xml:space="preserve"> </w:t>
      </w:r>
    </w:p>
    <w:p w14:paraId="13E8ECE6" w14:textId="77777777" w:rsidR="002A4F4E" w:rsidRPr="004461FB" w:rsidRDefault="002A4F4E" w:rsidP="002A4F4E">
      <w:pPr>
        <w:pStyle w:val="Proposal"/>
      </w:pPr>
      <w:bookmarkStart w:id="16" w:name="_Toc488398926"/>
      <w:bookmarkStart w:id="17" w:name="_Toc488398950"/>
      <w:bookmarkStart w:id="18" w:name="_Toc488398973"/>
      <w:bookmarkStart w:id="19" w:name="_Toc488659915"/>
      <w:bookmarkStart w:id="20" w:name="_Toc489787554"/>
      <w:bookmarkStart w:id="21" w:name="_Toc490120543"/>
      <w:bookmarkStart w:id="22" w:name="_Toc494286145"/>
      <w:bookmarkStart w:id="23" w:name="_Toc494378077"/>
      <w:bookmarkStart w:id="24" w:name="_Toc494383685"/>
      <w:bookmarkStart w:id="25" w:name="_Toc503464667"/>
      <w:bookmarkStart w:id="26" w:name="_Toc506377560"/>
      <w:bookmarkStart w:id="27" w:name="_Toc506501121"/>
      <w:r w:rsidRPr="004461FB">
        <w:t xml:space="preserve">MN may decide to relocate ongoing/existing individual QoS </w:t>
      </w:r>
      <w:r w:rsidRPr="004461FB">
        <w:rPr>
          <w:u w:val="single"/>
        </w:rPr>
        <w:t>Flow</w:t>
      </w:r>
      <w:r w:rsidRPr="004461FB">
        <w:t xml:space="preserve"> to SN. I.e. Flow-level (level 2) relocation is supported between MN and SN.</w:t>
      </w:r>
      <w:bookmarkEnd w:id="16"/>
      <w:bookmarkEnd w:id="17"/>
      <w:bookmarkEnd w:id="18"/>
      <w:bookmarkEnd w:id="19"/>
      <w:bookmarkEnd w:id="20"/>
      <w:bookmarkEnd w:id="21"/>
      <w:bookmarkEnd w:id="22"/>
      <w:bookmarkEnd w:id="23"/>
      <w:bookmarkEnd w:id="24"/>
      <w:bookmarkEnd w:id="25"/>
      <w:bookmarkEnd w:id="26"/>
      <w:bookmarkEnd w:id="27"/>
      <w:r w:rsidRPr="004461FB">
        <w:t xml:space="preserve"> </w:t>
      </w:r>
    </w:p>
    <w:p w14:paraId="69D4E275" w14:textId="77777777" w:rsidR="002A4F4E" w:rsidRPr="004461FB" w:rsidRDefault="002A4F4E" w:rsidP="002A4F4E">
      <w:pPr>
        <w:pStyle w:val="Proposal"/>
      </w:pPr>
      <w:bookmarkStart w:id="28" w:name="_Toc489787555"/>
      <w:bookmarkStart w:id="29" w:name="_Toc490120544"/>
      <w:bookmarkStart w:id="30" w:name="_Toc494286146"/>
      <w:bookmarkStart w:id="31" w:name="_Toc494378078"/>
      <w:bookmarkStart w:id="32" w:name="_Toc494383686"/>
      <w:bookmarkStart w:id="33" w:name="_Toc503464668"/>
      <w:bookmarkStart w:id="34" w:name="_Toc506377561"/>
      <w:bookmarkStart w:id="35" w:name="_Toc506501122"/>
      <w:r w:rsidRPr="004461FB">
        <w:t>Flow level-1 and level-2 relocation may occur when PDU session is split between MN and SN and traffic is routed by CN.</w:t>
      </w:r>
      <w:bookmarkEnd w:id="28"/>
      <w:bookmarkEnd w:id="29"/>
      <w:bookmarkEnd w:id="30"/>
      <w:bookmarkEnd w:id="31"/>
      <w:bookmarkEnd w:id="32"/>
      <w:bookmarkEnd w:id="33"/>
      <w:bookmarkEnd w:id="34"/>
      <w:bookmarkEnd w:id="35"/>
      <w:r w:rsidRPr="004461FB">
        <w:t xml:space="preserve"> </w:t>
      </w:r>
    </w:p>
    <w:p w14:paraId="27009778" w14:textId="77777777" w:rsidR="002A4F4E" w:rsidRDefault="002A4F4E" w:rsidP="002A4F4E">
      <w:pPr>
        <w:pStyle w:val="Proposal"/>
        <w:numPr>
          <w:ilvl w:val="0"/>
          <w:numId w:val="0"/>
        </w:numPr>
      </w:pPr>
    </w:p>
    <w:p w14:paraId="5CBF9ED3" w14:textId="77777777" w:rsidR="002A4F4E" w:rsidRDefault="002A4F4E" w:rsidP="002A4F4E">
      <w:pPr>
        <w:pStyle w:val="Heading2"/>
      </w:pPr>
      <w:r>
        <w:t xml:space="preserve">Flow to DRB mapping responsibilities between MN and SN </w:t>
      </w:r>
    </w:p>
    <w:p w14:paraId="3E3CE263" w14:textId="77777777" w:rsidR="002A4F4E" w:rsidRDefault="002A4F4E" w:rsidP="002A4F4E">
      <w:r w:rsidRPr="00D4544C">
        <w:t xml:space="preserve">RAN2-98-AH agreed that the MN is responsible of whether new QoS flows </w:t>
      </w:r>
      <w:r>
        <w:t xml:space="preserve">are </w:t>
      </w:r>
      <w:r w:rsidRPr="00D4544C">
        <w:t xml:space="preserve">assigned for MN or SN. Additionally, agreement was made that SN may reject the relocation. As the SN </w:t>
      </w:r>
      <w:r>
        <w:t xml:space="preserve">may reject the relocation of new Flow or even whole DRB, the question of whether MN is able to control flow to DRB mapping in SN becomes obsolete. This is because SN is always able to reject the Flow relocation suggested by MN and therefore, MN is hardly in control of the flow to DRB mapping. Because SN may reject the relocation, it seems most reasonable that MN sends flow relocation message to SN with the associated QoS information and from this information, the SN makes decision on Flow to DRB mapping which satisfies the associated QoS information. This mechanism increases flexibility to the system while the QoS requirements associated with the flow would still be fulfilled. Not only the approach seems most reasonable from the flexibility point of view, but also the SN and MN have their own SDAP entities that are associated with the same PDU session.  </w:t>
      </w:r>
    </w:p>
    <w:p w14:paraId="40C5D2B8" w14:textId="77777777" w:rsidR="002A4F4E" w:rsidRDefault="002A4F4E" w:rsidP="002A4F4E">
      <w:pPr>
        <w:pStyle w:val="Proposal"/>
      </w:pPr>
      <w:bookmarkStart w:id="36" w:name="_Toc488398927"/>
      <w:bookmarkStart w:id="37" w:name="_Toc488398951"/>
      <w:bookmarkStart w:id="38" w:name="_Toc488398974"/>
      <w:bookmarkStart w:id="39" w:name="_Toc488659916"/>
      <w:bookmarkStart w:id="40" w:name="_Toc489787556"/>
      <w:bookmarkStart w:id="41" w:name="_Toc490120545"/>
      <w:bookmarkStart w:id="42" w:name="_Toc494286147"/>
      <w:bookmarkStart w:id="43" w:name="_Toc494378079"/>
      <w:bookmarkStart w:id="44" w:name="_Toc494383687"/>
      <w:bookmarkStart w:id="45" w:name="_Toc503464669"/>
      <w:bookmarkStart w:id="46" w:name="_Toc506377562"/>
      <w:bookmarkStart w:id="47" w:name="_Toc506501123"/>
      <w:r>
        <w:t>SDAP entity of SN is responsible of Flow to DRB mapping when Flow is moved from MN to SN</w:t>
      </w:r>
      <w:bookmarkEnd w:id="36"/>
      <w:bookmarkEnd w:id="37"/>
      <w:bookmarkEnd w:id="38"/>
      <w:r>
        <w:t>. SN may decide to establish new DRB, map the flow to existing DRB</w:t>
      </w:r>
      <w:bookmarkEnd w:id="39"/>
      <w:bookmarkEnd w:id="40"/>
      <w:bookmarkEnd w:id="41"/>
      <w:r>
        <w:t>.</w:t>
      </w:r>
      <w:bookmarkEnd w:id="42"/>
      <w:bookmarkEnd w:id="43"/>
      <w:bookmarkEnd w:id="44"/>
      <w:bookmarkEnd w:id="45"/>
      <w:bookmarkEnd w:id="46"/>
      <w:bookmarkEnd w:id="47"/>
      <w:r>
        <w:t xml:space="preserve">  </w:t>
      </w:r>
    </w:p>
    <w:p w14:paraId="0031C61F" w14:textId="77777777" w:rsidR="002A4F4E" w:rsidRPr="001E287C" w:rsidRDefault="002A4F4E" w:rsidP="002A4F4E">
      <w:pPr>
        <w:pStyle w:val="Proposal"/>
      </w:pPr>
      <w:bookmarkStart w:id="48" w:name="_Toc488398928"/>
      <w:bookmarkStart w:id="49" w:name="_Toc488398952"/>
      <w:bookmarkStart w:id="50" w:name="_Toc488398975"/>
      <w:bookmarkStart w:id="51" w:name="_Toc488659917"/>
      <w:bookmarkStart w:id="52" w:name="_Toc489787557"/>
      <w:bookmarkStart w:id="53" w:name="_Toc490120546"/>
      <w:bookmarkStart w:id="54" w:name="_Toc494286148"/>
      <w:bookmarkStart w:id="55" w:name="_Toc494378080"/>
      <w:bookmarkStart w:id="56" w:name="_Toc494383688"/>
      <w:bookmarkStart w:id="57" w:name="_Toc503464670"/>
      <w:bookmarkStart w:id="58" w:name="_Toc506377563"/>
      <w:bookmarkStart w:id="59" w:name="_Toc506501124"/>
      <w:r>
        <w:t xml:space="preserve">SDAP entity of MN is responsible of Flow to DRB mapping when Flow is moved from </w:t>
      </w:r>
      <w:bookmarkEnd w:id="48"/>
      <w:bookmarkEnd w:id="49"/>
      <w:bookmarkEnd w:id="50"/>
      <w:r>
        <w:t>SN to MN. MN may decide to establish new DRB, map the flow to existing DRB</w:t>
      </w:r>
      <w:bookmarkEnd w:id="51"/>
      <w:bookmarkEnd w:id="52"/>
      <w:bookmarkEnd w:id="53"/>
      <w:r>
        <w:t>.</w:t>
      </w:r>
      <w:bookmarkEnd w:id="54"/>
      <w:r>
        <w:t xml:space="preserve">  </w:t>
      </w:r>
      <w:bookmarkStart w:id="60" w:name="_Toc488398933"/>
      <w:bookmarkStart w:id="61" w:name="_Toc488398957"/>
      <w:bookmarkStart w:id="62" w:name="_Toc488398979"/>
      <w:bookmarkEnd w:id="60"/>
      <w:bookmarkEnd w:id="61"/>
      <w:bookmarkEnd w:id="62"/>
      <w:r w:rsidRPr="001E287C">
        <w:t>QoS Flow is split between MN and SN</w:t>
      </w:r>
      <w:bookmarkEnd w:id="55"/>
      <w:bookmarkEnd w:id="56"/>
      <w:bookmarkEnd w:id="57"/>
      <w:bookmarkEnd w:id="58"/>
      <w:bookmarkEnd w:id="59"/>
    </w:p>
    <w:p w14:paraId="108A4E9C" w14:textId="77777777" w:rsidR="002A4F4E" w:rsidRPr="00CE0424" w:rsidRDefault="002A4F4E" w:rsidP="002A4F4E"/>
    <w:p w14:paraId="24F664C2" w14:textId="77777777" w:rsidR="002A4F4E" w:rsidRPr="00CE0424" w:rsidRDefault="002A4F4E" w:rsidP="002A4F4E">
      <w:pPr>
        <w:pStyle w:val="Heading1"/>
      </w:pPr>
      <w:r w:rsidRPr="00CE0424">
        <w:t>Conclusion</w:t>
      </w:r>
    </w:p>
    <w:p w14:paraId="1B841D28" w14:textId="77777777" w:rsidR="002A4F4E" w:rsidRDefault="002A4F4E" w:rsidP="002A4F4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65F59CE" w14:textId="77777777" w:rsidR="002A4F4E" w:rsidRDefault="002A4F4E" w:rsidP="002A4F4E">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Traffic of QoS Flows are mixed when multiple QoS Flows are mapped to split-DRB.</w:t>
      </w:r>
    </w:p>
    <w:p w14:paraId="0304F840" w14:textId="77777777" w:rsidR="002A4F4E" w:rsidRDefault="002A4F4E" w:rsidP="002A4F4E">
      <w:pPr>
        <w:pStyle w:val="BodyText"/>
        <w:rPr>
          <w:b/>
          <w:bCs/>
        </w:rPr>
      </w:pPr>
      <w:r>
        <w:rPr>
          <w:b/>
          <w:bCs/>
        </w:rPr>
        <w:fldChar w:fldCharType="end"/>
      </w:r>
    </w:p>
    <w:p w14:paraId="70B45C81" w14:textId="77777777" w:rsidR="002A4F4E" w:rsidRDefault="002A4F4E" w:rsidP="002A4F4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24DB5FA" w14:textId="77777777" w:rsidR="002A4F4E" w:rsidRDefault="002A4F4E" w:rsidP="002A4F4E">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MN may decide to relocate ongoing/existing QoS flows associated with one DRB to the SN. I.e. DRB-level (level 1) relocation is supported between MN and SN.</w:t>
      </w:r>
    </w:p>
    <w:p w14:paraId="0A4B24FF" w14:textId="77777777" w:rsidR="002A4F4E" w:rsidRDefault="002A4F4E" w:rsidP="002A4F4E">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MN may decide to relocate ongoing/existing individual QoS </w:t>
      </w:r>
      <w:r w:rsidRPr="00504A86">
        <w:rPr>
          <w:u w:val="single"/>
        </w:rPr>
        <w:t>Flow</w:t>
      </w:r>
      <w:r>
        <w:t xml:space="preserve"> to SN. I.e. Flow-level (level 2) relocation is supported between MN and SN.</w:t>
      </w:r>
    </w:p>
    <w:p w14:paraId="7FD6F0B2" w14:textId="77777777" w:rsidR="002A4F4E" w:rsidRDefault="002A4F4E" w:rsidP="002A4F4E">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Flow level-1 and level-2 relocation may occur when PDU session is split between MN and SN and traffic is routed by CN.</w:t>
      </w:r>
    </w:p>
    <w:p w14:paraId="73DCE75A" w14:textId="77777777" w:rsidR="002A4F4E" w:rsidRDefault="002A4F4E" w:rsidP="002A4F4E">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SDAP entity of SN is responsible of Flow to DRB mapping when Flow is moved from MN to SN. SN may decide to establish new DRB, map the flow to existing DRB.</w:t>
      </w:r>
    </w:p>
    <w:p w14:paraId="7CA47049" w14:textId="77777777" w:rsidR="002A4F4E" w:rsidRDefault="002A4F4E" w:rsidP="002A4F4E">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SDAP entity of MN is responsible of Flow to DRB mapping when Flow is moved from SN to MN. MN may decide to establish new DRB, map the flow to existing DRB.  QoS Flow is split between MN and SN</w:t>
      </w:r>
    </w:p>
    <w:p w14:paraId="4B74A5D1" w14:textId="77777777" w:rsidR="002A4F4E" w:rsidRPr="006C1116" w:rsidRDefault="002A4F4E" w:rsidP="002A4F4E">
      <w:pPr>
        <w:rPr>
          <w:b/>
          <w:bCs/>
        </w:rPr>
      </w:pPr>
      <w:r>
        <w:rPr>
          <w:b/>
          <w:bCs/>
        </w:rPr>
        <w:fldChar w:fldCharType="end"/>
      </w:r>
    </w:p>
    <w:p w14:paraId="550A2229" w14:textId="77777777" w:rsidR="002A4F4E" w:rsidRPr="00CE0424" w:rsidRDefault="002A4F4E" w:rsidP="002A4F4E"/>
    <w:p w14:paraId="00CD5391" w14:textId="77777777" w:rsidR="002A4F4E" w:rsidRPr="00CE0424" w:rsidRDefault="002A4F4E" w:rsidP="002A4F4E">
      <w:pPr>
        <w:pStyle w:val="Heading1"/>
      </w:pPr>
      <w:bookmarkStart w:id="63" w:name="_In-sequence_SDU_delivery"/>
      <w:bookmarkEnd w:id="63"/>
      <w:r w:rsidRPr="00CE0424">
        <w:t>References</w:t>
      </w:r>
    </w:p>
    <w:p w14:paraId="600B9EE4" w14:textId="77777777" w:rsidR="002A4F4E" w:rsidRPr="0098561D" w:rsidRDefault="002A4F4E" w:rsidP="002A4F4E">
      <w:pPr>
        <w:pStyle w:val="Reference"/>
      </w:pPr>
      <w:bookmarkStart w:id="64" w:name="_Ref174151459"/>
      <w:bookmarkStart w:id="65" w:name="_Ref189809556"/>
      <w:r w:rsidRPr="0098561D">
        <w:t>R2-1711236</w:t>
      </w:r>
      <w:r w:rsidRPr="0098561D" w:rsidDel="007237DD">
        <w:t>.</w:t>
      </w:r>
      <w:r w:rsidRPr="0098561D">
        <w:t xml:space="preserve"> SDAP entity establishment. Ericsson.  Prague, Czech Republic, 9th – 13th October 2017</w:t>
      </w:r>
      <w:bookmarkEnd w:id="64"/>
      <w:bookmarkEnd w:id="65"/>
    </w:p>
    <w:p w14:paraId="38DB7A08" w14:textId="77777777" w:rsidR="002A4F4E" w:rsidRDefault="002A4F4E" w:rsidP="002A4F4E">
      <w:pPr>
        <w:pStyle w:val="Heading1"/>
      </w:pPr>
      <w:r>
        <w:lastRenderedPageBreak/>
        <w:t>Annex</w:t>
      </w:r>
    </w:p>
    <w:p w14:paraId="56E544BE" w14:textId="77777777" w:rsidR="002A4F4E" w:rsidRDefault="00CC6305" w:rsidP="002A4F4E">
      <w:pPr>
        <w:keepNext/>
        <w:jc w:val="center"/>
      </w:pPr>
      <w:r>
        <w:rPr>
          <w:noProof/>
        </w:rPr>
        <w:object w:dxaOrig="6121" w:dyaOrig="8137" w14:anchorId="3BA0A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9.45pt;height:403.6pt;mso-width-percent:0;mso-height-percent:0;mso-width-percent:0;mso-height-percent:0" o:ole="">
            <v:imagedata r:id="rId13" o:title=""/>
          </v:shape>
          <o:OLEObject Type="Embed" ProgID="Visio.Drawing.15" ShapeID="_x0000_i1025" DrawAspect="Content" ObjectID="_1584468467" r:id="rId14"/>
        </w:object>
      </w:r>
    </w:p>
    <w:p w14:paraId="348B23F0" w14:textId="77777777" w:rsidR="002A4F4E" w:rsidRDefault="002A4F4E" w:rsidP="002A4F4E">
      <w:pPr>
        <w:keepNext/>
        <w:jc w:val="center"/>
      </w:pPr>
    </w:p>
    <w:p w14:paraId="58EE6BC7" w14:textId="77777777" w:rsidR="002A4F4E" w:rsidRDefault="002A4F4E" w:rsidP="002A4F4E">
      <w:pPr>
        <w:pStyle w:val="Caption"/>
        <w:jc w:val="left"/>
      </w:pPr>
      <w:r>
        <w:t xml:space="preserve">Figure </w:t>
      </w:r>
      <w:r>
        <w:fldChar w:fldCharType="begin"/>
      </w:r>
      <w:r>
        <w:instrText xml:space="preserve"> SEQ Figure \* ARABIC </w:instrText>
      </w:r>
      <w:r>
        <w:fldChar w:fldCharType="separate"/>
      </w:r>
      <w:r>
        <w:rPr>
          <w:noProof/>
        </w:rPr>
        <w:t>1</w:t>
      </w:r>
      <w:r>
        <w:fldChar w:fldCharType="end"/>
      </w:r>
      <w:r>
        <w:t xml:space="preserve">: PDU session is shared between MN and SN. </w:t>
      </w:r>
      <w:proofErr w:type="spellStart"/>
      <w:r>
        <w:t>MgNB</w:t>
      </w:r>
      <w:proofErr w:type="spellEnd"/>
      <w:r>
        <w:t xml:space="preserve"> requests relocation of a flow. SN handles flow to DRB mapping. </w:t>
      </w:r>
    </w:p>
    <w:p w14:paraId="4DA996F8" w14:textId="77777777" w:rsidR="002A4F4E" w:rsidRDefault="00CC6305" w:rsidP="002A4F4E">
      <w:pPr>
        <w:pStyle w:val="Caption"/>
      </w:pPr>
      <w:r>
        <w:rPr>
          <w:noProof/>
        </w:rPr>
        <w:object w:dxaOrig="5724" w:dyaOrig="8256" w14:anchorId="1C5ED8C0">
          <v:shape id="_x0000_i1026" type="#_x0000_t75" alt="" style="width:4in;height:410.55pt;mso-width-percent:0;mso-height-percent:0;mso-width-percent:0;mso-height-percent:0" o:ole="">
            <v:imagedata r:id="rId15" o:title=""/>
          </v:shape>
          <o:OLEObject Type="Embed" ProgID="Visio.Drawing.15" ShapeID="_x0000_i1026" DrawAspect="Content" ObjectID="_1584468468" r:id="rId16"/>
        </w:object>
      </w:r>
    </w:p>
    <w:p w14:paraId="7E119496" w14:textId="77777777" w:rsidR="002A4F4E" w:rsidRDefault="002A4F4E" w:rsidP="002A4F4E">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Pr="001427DF">
        <w:t>Split DRB is</w:t>
      </w:r>
      <w:r>
        <w:t xml:space="preserve"> established for MN and SN</w:t>
      </w:r>
      <w:r w:rsidRPr="001427DF">
        <w:t>. The traffic from flow 1 and flow 2 are mixed</w:t>
      </w:r>
      <w:r>
        <w:t xml:space="preserve"> as PDCP has no concept of flows. </w:t>
      </w:r>
      <w:r>
        <w:tab/>
      </w:r>
    </w:p>
    <w:p w14:paraId="037E3F4C" w14:textId="77777777" w:rsidR="002A4F4E" w:rsidRDefault="00CC6305" w:rsidP="002A4F4E">
      <w:pPr>
        <w:pStyle w:val="Caption"/>
      </w:pPr>
      <w:r>
        <w:rPr>
          <w:noProof/>
        </w:rPr>
        <w:object w:dxaOrig="7116" w:dyaOrig="7536" w14:anchorId="7DAE1005">
          <v:shape id="_x0000_i1027" type="#_x0000_t75" alt="" style="width:352.4pt;height:373.9pt;mso-width-percent:0;mso-height-percent:0;mso-width-percent:0;mso-height-percent:0" o:ole="">
            <v:imagedata r:id="rId17" o:title=""/>
          </v:shape>
          <o:OLEObject Type="Embed" ProgID="Visio.Drawing.15" ShapeID="_x0000_i1027" DrawAspect="Content" ObjectID="_1584468469" r:id="rId18"/>
        </w:object>
      </w:r>
    </w:p>
    <w:p w14:paraId="1D4F0361" w14:textId="77777777" w:rsidR="002A4F4E" w:rsidRPr="00E77775" w:rsidRDefault="002A4F4E" w:rsidP="002A4F4E">
      <w:r>
        <w:t xml:space="preserve">Figure </w:t>
      </w:r>
      <w:r>
        <w:fldChar w:fldCharType="begin"/>
      </w:r>
      <w:r>
        <w:instrText xml:space="preserve"> SEQ Figure \* ARABIC </w:instrText>
      </w:r>
      <w:r>
        <w:fldChar w:fldCharType="separate"/>
      </w:r>
      <w:r>
        <w:rPr>
          <w:noProof/>
        </w:rPr>
        <w:t>3</w:t>
      </w:r>
      <w:r>
        <w:fldChar w:fldCharType="end"/>
      </w:r>
      <w:r>
        <w:t xml:space="preserve">: Splitting a flow between MN and SN. </w:t>
      </w:r>
      <w:r w:rsidRPr="008A203A">
        <w:t>New DRB is established to maintain flow isolation</w:t>
      </w:r>
      <w:r>
        <w:t xml:space="preserve"> between flow 1 and flow 2.</w:t>
      </w:r>
    </w:p>
    <w:p w14:paraId="7B415FA0" w14:textId="77777777" w:rsidR="002A4F4E" w:rsidRPr="00CE0424" w:rsidRDefault="002A4F4E" w:rsidP="002A4F4E"/>
    <w:p w14:paraId="15FE7098" w14:textId="77777777" w:rsidR="002A4F4E" w:rsidRPr="00CE0424" w:rsidRDefault="002A4F4E" w:rsidP="002A4F4E">
      <w:pPr>
        <w:pStyle w:val="BodyText"/>
      </w:pPr>
    </w:p>
    <w:p w14:paraId="7AA6E6A4" w14:textId="77777777" w:rsidR="003A7EF3" w:rsidRPr="00CE0424" w:rsidRDefault="003A7EF3" w:rsidP="00CE0424">
      <w:pPr>
        <w:pStyle w:val="BodyText"/>
      </w:pPr>
    </w:p>
    <w:sectPr w:rsidR="003A7EF3" w:rsidRPr="00CE042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CB834" w14:textId="77777777" w:rsidR="002742A6" w:rsidRDefault="002742A6">
      <w:r>
        <w:separator/>
      </w:r>
    </w:p>
  </w:endnote>
  <w:endnote w:type="continuationSeparator" w:id="0">
    <w:p w14:paraId="335C800F" w14:textId="77777777" w:rsidR="002742A6" w:rsidRDefault="00274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2F8179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E6C2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6C2D">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BBB2E" w14:textId="77777777" w:rsidR="002742A6" w:rsidRDefault="002742A6">
      <w:r>
        <w:separator/>
      </w:r>
    </w:p>
  </w:footnote>
  <w:footnote w:type="continuationSeparator" w:id="0">
    <w:p w14:paraId="5BBEFFAE" w14:textId="77777777" w:rsidR="002742A6" w:rsidRDefault="00274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78D"/>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6C2D"/>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742A6"/>
    <w:rsid w:val="002805F5"/>
    <w:rsid w:val="00280751"/>
    <w:rsid w:val="0028280A"/>
    <w:rsid w:val="002854FF"/>
    <w:rsid w:val="00286ACD"/>
    <w:rsid w:val="00287838"/>
    <w:rsid w:val="002907B5"/>
    <w:rsid w:val="00292EB7"/>
    <w:rsid w:val="00296227"/>
    <w:rsid w:val="00296F44"/>
    <w:rsid w:val="0029777D"/>
    <w:rsid w:val="002A055E"/>
    <w:rsid w:val="002A1D4E"/>
    <w:rsid w:val="002A2869"/>
    <w:rsid w:val="002A4F4E"/>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01BE"/>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77652"/>
    <w:rsid w:val="00580202"/>
    <w:rsid w:val="00582809"/>
    <w:rsid w:val="0058798C"/>
    <w:rsid w:val="005900FA"/>
    <w:rsid w:val="005935A4"/>
    <w:rsid w:val="005948C2"/>
    <w:rsid w:val="00595DCA"/>
    <w:rsid w:val="0059779B"/>
    <w:rsid w:val="00597ABC"/>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1689"/>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210C"/>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5581"/>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2B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7999"/>
    <w:rsid w:val="00AA016F"/>
    <w:rsid w:val="00AA1ED6"/>
    <w:rsid w:val="00AA51D6"/>
    <w:rsid w:val="00AB0BC8"/>
    <w:rsid w:val="00AB11CA"/>
    <w:rsid w:val="00AB14D9"/>
    <w:rsid w:val="00AB4AB8"/>
    <w:rsid w:val="00AB655E"/>
    <w:rsid w:val="00AC007F"/>
    <w:rsid w:val="00AC2ECD"/>
    <w:rsid w:val="00AC3119"/>
    <w:rsid w:val="00AC49FB"/>
    <w:rsid w:val="00AC5A10"/>
    <w:rsid w:val="00AC63DE"/>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1B1A"/>
    <w:rsid w:val="00B157F9"/>
    <w:rsid w:val="00B167F1"/>
    <w:rsid w:val="00B20256"/>
    <w:rsid w:val="00B20D09"/>
    <w:rsid w:val="00B2763F"/>
    <w:rsid w:val="00B27AAC"/>
    <w:rsid w:val="00B30929"/>
    <w:rsid w:val="00B372AA"/>
    <w:rsid w:val="00B40445"/>
    <w:rsid w:val="00B41888"/>
    <w:rsid w:val="00B42BDB"/>
    <w:rsid w:val="00B45A52"/>
    <w:rsid w:val="00B46175"/>
    <w:rsid w:val="00B57AE8"/>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D18"/>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8446E"/>
    <w:rsid w:val="00C9027A"/>
    <w:rsid w:val="00C9068E"/>
    <w:rsid w:val="00C93C4B"/>
    <w:rsid w:val="00C944AB"/>
    <w:rsid w:val="00C95B40"/>
    <w:rsid w:val="00CA1ED8"/>
    <w:rsid w:val="00CB1F63"/>
    <w:rsid w:val="00CB7170"/>
    <w:rsid w:val="00CC040E"/>
    <w:rsid w:val="00CC111F"/>
    <w:rsid w:val="00CC2011"/>
    <w:rsid w:val="00CC3EA0"/>
    <w:rsid w:val="00CC6305"/>
    <w:rsid w:val="00CC7B45"/>
    <w:rsid w:val="00CD1188"/>
    <w:rsid w:val="00CD2ED1"/>
    <w:rsid w:val="00CD337B"/>
    <w:rsid w:val="00CE0424"/>
    <w:rsid w:val="00CE7561"/>
    <w:rsid w:val="00CF1354"/>
    <w:rsid w:val="00CF3B1F"/>
    <w:rsid w:val="00CF3BF6"/>
    <w:rsid w:val="00CF625B"/>
    <w:rsid w:val="00CF687E"/>
    <w:rsid w:val="00CF797B"/>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3FC8"/>
    <w:rsid w:val="00DE5608"/>
    <w:rsid w:val="00DE58D0"/>
    <w:rsid w:val="00DE654F"/>
    <w:rsid w:val="00DF0B6E"/>
    <w:rsid w:val="00DF15E0"/>
    <w:rsid w:val="00DF37A0"/>
    <w:rsid w:val="00E110E7"/>
    <w:rsid w:val="00E11B20"/>
    <w:rsid w:val="00E13151"/>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5524"/>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E4064"/>
    <w:rsid w:val="00EF18FE"/>
    <w:rsid w:val="00EF5787"/>
    <w:rsid w:val="00EF60D0"/>
    <w:rsid w:val="00F043D6"/>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5NUHHDQN7SK2-1476151046-20618</_dlc_DocId>
    <_dlc_DocIdUrl xmlns="f166a696-7b5b-4ccd-9f0c-ffde0cceec81">
      <Url>https://ericsson.sharepoint.com/sites/star/_layouts/15/DocIdRedir.aspx?ID=5NUHHDQN7SK2-1476151046-20618</Url>
      <Description>5NUHHDQN7SK2-1476151046-20618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6ADE6-EEF6-4B52-AEE2-CC33B6B86FB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63E07FA-0A8B-4000-8321-FD38BE31D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4.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5.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6.xml><?xml version="1.0" encoding="utf-8"?>
<ds:datastoreItem xmlns:ds="http://schemas.openxmlformats.org/officeDocument/2006/customXml" ds:itemID="{51C98740-684B-6A41-B7B4-E23240BA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17</TotalTime>
  <Pages>6</Pages>
  <Words>1332</Words>
  <Characters>6313</Characters>
  <Application>Microsoft Office Word</Application>
  <DocSecurity>0</DocSecurity>
  <Lines>112</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Henrik Enbuske</cp:lastModifiedBy>
  <cp:revision>22</cp:revision>
  <cp:lastPrinted>2008-01-31T06:09:00Z</cp:lastPrinted>
  <dcterms:created xsi:type="dcterms:W3CDTF">2016-09-07T05:59:00Z</dcterms:created>
  <dcterms:modified xsi:type="dcterms:W3CDTF">2018-04-05T19:20:00Z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81e71428-3df0-4e95-a2d7-a9c9945da469</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